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EC00F47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FF1137">
        <w:rPr>
          <w:b/>
          <w:color w:val="FF5200" w:themeColor="accent2"/>
          <w:sz w:val="36"/>
          <w:szCs w:val="36"/>
        </w:rPr>
        <w:t>„</w:t>
      </w:r>
      <w:r w:rsidR="00FF1137" w:rsidRPr="00FF1137">
        <w:rPr>
          <w:b/>
          <w:color w:val="FF5200" w:themeColor="accent2"/>
          <w:sz w:val="36"/>
          <w:szCs w:val="36"/>
        </w:rPr>
        <w:t>Průmyslová pračka a sušička zásahových oděvů</w:t>
      </w:r>
      <w:r w:rsidR="0031280B" w:rsidRPr="00FF1137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60278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60278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146761/2026-SŽ-GŘ-O25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FF1137">
          <w:pPr>
            <w:pStyle w:val="Obsah2"/>
          </w:pPr>
          <w:r>
            <w:t>Obsah</w:t>
          </w:r>
        </w:p>
        <w:p w14:paraId="66AC9365" w14:textId="6BE7FB69" w:rsidR="00FF1137" w:rsidRDefault="00A93A74" w:rsidP="00FF113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8727596" w:history="1">
            <w:r w:rsidR="00FF1137" w:rsidRPr="00326023">
              <w:rPr>
                <w:rStyle w:val="Hypertextovodkaz"/>
                <w:noProof/>
              </w:rPr>
              <w:t>Kapitola 1.</w:t>
            </w:r>
            <w:r w:rsidR="00FF1137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FF1137" w:rsidRPr="00326023">
              <w:rPr>
                <w:rStyle w:val="Hypertextovodkaz"/>
                <w:noProof/>
              </w:rPr>
              <w:t>Základní údaje k nabídce</w:t>
            </w:r>
            <w:r w:rsidR="00FF1137">
              <w:rPr>
                <w:noProof/>
                <w:webHidden/>
              </w:rPr>
              <w:tab/>
            </w:r>
            <w:r w:rsidR="00FF1137">
              <w:rPr>
                <w:noProof/>
                <w:webHidden/>
              </w:rPr>
              <w:fldChar w:fldCharType="begin"/>
            </w:r>
            <w:r w:rsidR="00FF1137">
              <w:rPr>
                <w:noProof/>
                <w:webHidden/>
              </w:rPr>
              <w:instrText xml:space="preserve"> PAGEREF _Toc238727596 \h </w:instrText>
            </w:r>
            <w:r w:rsidR="00FF1137">
              <w:rPr>
                <w:noProof/>
                <w:webHidden/>
              </w:rPr>
            </w:r>
            <w:r w:rsidR="00FF1137">
              <w:rPr>
                <w:noProof/>
                <w:webHidden/>
              </w:rPr>
              <w:fldChar w:fldCharType="separate"/>
            </w:r>
            <w:r w:rsidR="00FF1137">
              <w:rPr>
                <w:noProof/>
                <w:webHidden/>
              </w:rPr>
              <w:t>2</w:t>
            </w:r>
            <w:r w:rsidR="00FF1137">
              <w:rPr>
                <w:noProof/>
                <w:webHidden/>
              </w:rPr>
              <w:fldChar w:fldCharType="end"/>
            </w:r>
          </w:hyperlink>
        </w:p>
        <w:p w14:paraId="059F670E" w14:textId="79199BC5" w:rsidR="00FF1137" w:rsidRDefault="00FF1137" w:rsidP="00FF113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27597" w:history="1">
            <w:r w:rsidRPr="00326023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023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_Toc238727597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414400" w14:textId="6732A5EF" w:rsidR="00FF1137" w:rsidRDefault="00FF1137" w:rsidP="00FF113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27598" w:history="1">
            <w:r w:rsidRPr="00326023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023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_Toc238727598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DA8B85" w14:textId="3EA10C85" w:rsidR="00FF1137" w:rsidRDefault="00FF1137" w:rsidP="00FF113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27599" w:history="1">
            <w:r w:rsidRPr="00326023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023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_Toc238727599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2726C8" w14:textId="59224DE7" w:rsidR="00FF1137" w:rsidRDefault="00FF1137" w:rsidP="00FF113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27600" w:history="1">
            <w:r w:rsidRPr="00326023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023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_Toc238727600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7D313" w14:textId="491BB12C" w:rsidR="00FF1137" w:rsidRDefault="00FF1137" w:rsidP="00FF113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27601" w:history="1">
            <w:r w:rsidRPr="00326023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023">
              <w:rPr>
                <w:rStyle w:val="Hypertextovodkaz"/>
                <w:noProof/>
              </w:rPr>
              <w:t>Čestné</w:t>
            </w:r>
            <w:r w:rsidRPr="00326023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_Toc238727601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183942AB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8727596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4CEE31B4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FF1137">
        <w:rPr>
          <w:rFonts w:eastAsia="Times New Roman" w:cs="Times New Roman"/>
          <w:lang w:eastAsia="cs-CZ"/>
        </w:rPr>
        <w:t>podlimitní sektorovou veřejnou zakázku</w:t>
      </w:r>
      <w:r w:rsidRPr="00FF1137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E343B7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E343B7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8727597"/>
      <w:r>
        <w:lastRenderedPageBreak/>
        <w:t>Ceník</w:t>
      </w:r>
      <w:bookmarkEnd w:id="1"/>
    </w:p>
    <w:p w14:paraId="3E5E9B0F" w14:textId="66C0488B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FF1137">
        <w:rPr>
          <w:rStyle w:val="Siln"/>
          <w:b w:val="0"/>
          <w:bCs w:val="0"/>
        </w:rPr>
        <w:t>5</w:t>
      </w:r>
      <w:r w:rsidRPr="002072A0">
        <w:rPr>
          <w:rStyle w:val="Siln"/>
          <w:b w:val="0"/>
          <w:bCs w:val="0"/>
          <w:i/>
          <w:iCs/>
        </w:rPr>
        <w:t xml:space="preserve"> </w:t>
      </w:r>
      <w:r w:rsidR="00FF1137" w:rsidRPr="007A3861">
        <w:t xml:space="preserve">přílohy č. </w:t>
      </w:r>
      <w:r w:rsidR="00FF1137">
        <w:t>3 (závazného vzoru kupní smlouvy)</w:t>
      </w:r>
      <w:r w:rsidR="00FF1137" w:rsidRPr="007E7459">
        <w:t xml:space="preserve"> </w:t>
      </w:r>
      <w:r w:rsidRPr="002072A0">
        <w:rPr>
          <w:rStyle w:val="Siln"/>
          <w:b w:val="0"/>
          <w:bCs w:val="0"/>
        </w:rPr>
        <w:t>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8727598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8727599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8727600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8727601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A59BC" w14:textId="77777777" w:rsidR="00E343B7" w:rsidRDefault="00E343B7" w:rsidP="00962258">
      <w:pPr>
        <w:spacing w:after="0" w:line="240" w:lineRule="auto"/>
      </w:pPr>
      <w:r>
        <w:separator/>
      </w:r>
    </w:p>
  </w:endnote>
  <w:endnote w:type="continuationSeparator" w:id="0">
    <w:p w14:paraId="6F50A5FF" w14:textId="77777777" w:rsidR="00E343B7" w:rsidRDefault="00E343B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E351BE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CCDC3E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85DCD2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774664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F4D335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B945F0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2AFA5" w14:textId="77777777" w:rsidR="00E343B7" w:rsidRDefault="00E343B7" w:rsidP="00962258">
      <w:pPr>
        <w:spacing w:after="0" w:line="240" w:lineRule="auto"/>
      </w:pPr>
      <w:r>
        <w:separator/>
      </w:r>
    </w:p>
  </w:footnote>
  <w:footnote w:type="continuationSeparator" w:id="0">
    <w:p w14:paraId="35539466" w14:textId="77777777" w:rsidR="00E343B7" w:rsidRDefault="00E343B7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2787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37B8B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19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1EFE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3B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1137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F1137"/>
    <w:pPr>
      <w:tabs>
        <w:tab w:val="left" w:pos="1320"/>
        <w:tab w:val="right" w:leader="dot" w:pos="8692"/>
      </w:tabs>
      <w:spacing w:after="100"/>
      <w:ind w:left="1276" w:hanging="1096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8</Pages>
  <Words>1146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Kresová Petra, Bc.</cp:lastModifiedBy>
  <cp:revision>3</cp:revision>
  <cp:lastPrinted>2026-09-01T11:30:00Z</cp:lastPrinted>
  <dcterms:created xsi:type="dcterms:W3CDTF">2026-08-27T10:54:00Z</dcterms:created>
  <dcterms:modified xsi:type="dcterms:W3CDTF">2026-09-01T11:30:00Z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